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13887" w14:textId="083CD59D" w:rsidR="006B2F86" w:rsidRDefault="00397B96" w:rsidP="00E71FC3">
      <w:pPr>
        <w:pStyle w:val="NoSpacing"/>
      </w:pPr>
      <w:r>
        <w:rPr>
          <w:u w:val="single"/>
        </w:rPr>
        <w:t>Thomas WRANGWYSCHE</w:t>
      </w:r>
      <w:r>
        <w:t xml:space="preserve">       (fl.1470)</w:t>
      </w:r>
    </w:p>
    <w:p w14:paraId="20DBAEB2" w14:textId="473693FB" w:rsidR="00397B96" w:rsidRDefault="00397B96" w:rsidP="00E71FC3">
      <w:pPr>
        <w:pStyle w:val="NoSpacing"/>
      </w:pPr>
      <w:r>
        <w:t>of York. Merchant and Alderman.</w:t>
      </w:r>
    </w:p>
    <w:p w14:paraId="13D7DF4D" w14:textId="5B9E3BA7" w:rsidR="00397B96" w:rsidRDefault="00397B96" w:rsidP="00E71FC3">
      <w:pPr>
        <w:pStyle w:val="NoSpacing"/>
      </w:pPr>
    </w:p>
    <w:p w14:paraId="606355B9" w14:textId="5DDC952A" w:rsidR="00397B96" w:rsidRDefault="00397B96" w:rsidP="00E71FC3">
      <w:pPr>
        <w:pStyle w:val="NoSpacing"/>
      </w:pPr>
    </w:p>
    <w:p w14:paraId="725348DE" w14:textId="71BD6B16" w:rsidR="00397B96" w:rsidRDefault="00397B96" w:rsidP="00E71FC3">
      <w:pPr>
        <w:pStyle w:val="NoSpacing"/>
      </w:pPr>
      <w:r>
        <w:t>Son:   Richard, merchant(q.v.). (R.F.Y. p.200)</w:t>
      </w:r>
    </w:p>
    <w:p w14:paraId="0AC210C0" w14:textId="52093CA3" w:rsidR="00397B96" w:rsidRDefault="00397B96" w:rsidP="00E71FC3">
      <w:pPr>
        <w:pStyle w:val="NoSpacing"/>
      </w:pPr>
    </w:p>
    <w:p w14:paraId="47681D78" w14:textId="003F5FC9" w:rsidR="00397B96" w:rsidRDefault="00397B96" w:rsidP="00E71FC3">
      <w:pPr>
        <w:pStyle w:val="NoSpacing"/>
      </w:pPr>
    </w:p>
    <w:p w14:paraId="1A4A57AC" w14:textId="439358DA" w:rsidR="00397B96" w:rsidRDefault="00397B96" w:rsidP="00E71FC3">
      <w:pPr>
        <w:pStyle w:val="NoSpacing"/>
      </w:pPr>
      <w:r>
        <w:tab/>
        <w:t>1495</w:t>
      </w:r>
      <w:r>
        <w:tab/>
        <w:t>Richard became a Freeman by patrimony.   (ibid.)</w:t>
      </w:r>
    </w:p>
    <w:p w14:paraId="06C48BCD" w14:textId="3D33DA77" w:rsidR="00397B96" w:rsidRDefault="00397B96" w:rsidP="00E71FC3">
      <w:pPr>
        <w:pStyle w:val="NoSpacing"/>
      </w:pPr>
    </w:p>
    <w:p w14:paraId="0950DA68" w14:textId="7DD76CB8" w:rsidR="00397B96" w:rsidRDefault="00397B96" w:rsidP="00E71FC3">
      <w:pPr>
        <w:pStyle w:val="NoSpacing"/>
      </w:pPr>
    </w:p>
    <w:p w14:paraId="4C72BDBD" w14:textId="727B0284" w:rsidR="00397B96" w:rsidRPr="00397B96" w:rsidRDefault="00397B96" w:rsidP="00E71FC3">
      <w:pPr>
        <w:pStyle w:val="NoSpacing"/>
      </w:pPr>
      <w:r>
        <w:t>12 November 2019</w:t>
      </w:r>
      <w:bookmarkStart w:id="0" w:name="_GoBack"/>
      <w:bookmarkEnd w:id="0"/>
    </w:p>
    <w:sectPr w:rsidR="00397B96" w:rsidRPr="00397B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19FC3" w14:textId="77777777" w:rsidR="00397B96" w:rsidRDefault="00397B96" w:rsidP="00E71FC3">
      <w:pPr>
        <w:spacing w:after="0" w:line="240" w:lineRule="auto"/>
      </w:pPr>
      <w:r>
        <w:separator/>
      </w:r>
    </w:p>
  </w:endnote>
  <w:endnote w:type="continuationSeparator" w:id="0">
    <w:p w14:paraId="27ED5339" w14:textId="77777777" w:rsidR="00397B96" w:rsidRDefault="00397B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C77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16713" w14:textId="77777777" w:rsidR="00397B96" w:rsidRDefault="00397B96" w:rsidP="00E71FC3">
      <w:pPr>
        <w:spacing w:after="0" w:line="240" w:lineRule="auto"/>
      </w:pPr>
      <w:r>
        <w:separator/>
      </w:r>
    </w:p>
  </w:footnote>
  <w:footnote w:type="continuationSeparator" w:id="0">
    <w:p w14:paraId="045F65B1" w14:textId="77777777" w:rsidR="00397B96" w:rsidRDefault="00397B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B96"/>
    <w:rsid w:val="001A7C09"/>
    <w:rsid w:val="00397B9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8B2F1"/>
  <w15:chartTrackingRefBased/>
  <w15:docId w15:val="{5E2BF05A-904D-47C3-B932-85A31BA1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2019-11-12T09:33:00Z</dcterms:created>
  <dcterms:modified xsi:type="dcterms:W3CDTF">2019-11-12T09:36:00Z</dcterms:modified>
</cp:coreProperties>
</file>